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43DD0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JOHNSON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fl.1469-70)</w:t>
      </w:r>
    </w:p>
    <w:p w14:paraId="69644E05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London. Smith.</w:t>
      </w:r>
    </w:p>
    <w:p w14:paraId="48120084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5AA949A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C13D12E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1469-70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paid for making a fire pan for the kitchen of the Cutlers’ Hall.</w:t>
      </w:r>
    </w:p>
    <w:p w14:paraId="0F4CA7A8" w14:textId="77777777" w:rsidR="00BC48F3" w:rsidRDefault="00BC48F3" w:rsidP="00BC48F3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p.125)</w:t>
      </w:r>
    </w:p>
    <w:p w14:paraId="0AC8989F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C93D544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E6972CF" w14:textId="77777777" w:rsidR="00BC48F3" w:rsidRDefault="00BC48F3" w:rsidP="00BC48F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2022</w:t>
      </w:r>
    </w:p>
    <w:p w14:paraId="55F7E3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79B09" w14:textId="77777777" w:rsidR="00BC48F3" w:rsidRDefault="00BC48F3" w:rsidP="009139A6">
      <w:r>
        <w:separator/>
      </w:r>
    </w:p>
  </w:endnote>
  <w:endnote w:type="continuationSeparator" w:id="0">
    <w:p w14:paraId="50EBB645" w14:textId="77777777" w:rsidR="00BC48F3" w:rsidRDefault="00BC48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C5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524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55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11C27" w14:textId="77777777" w:rsidR="00BC48F3" w:rsidRDefault="00BC48F3" w:rsidP="009139A6">
      <w:r>
        <w:separator/>
      </w:r>
    </w:p>
  </w:footnote>
  <w:footnote w:type="continuationSeparator" w:id="0">
    <w:p w14:paraId="3D9045D6" w14:textId="77777777" w:rsidR="00BC48F3" w:rsidRDefault="00BC48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A0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7A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75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F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48F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E78B7"/>
  <w15:chartTrackingRefBased/>
  <w15:docId w15:val="{FCB02A63-6678-48B1-A2F1-89BE8E83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2022-07-24T08:40:00Z</dcterms:created>
  <dcterms:modified xsi:type="dcterms:W3CDTF">2022-07-24T08:40:00Z</dcterms:modified>
</cp:coreProperties>
</file>